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53A" w:rsidRPr="0035130D" w:rsidRDefault="00E5353A" w:rsidP="00E5353A">
      <w:pPr>
        <w:pStyle w:val="Default"/>
        <w:rPr>
          <w:rFonts w:ascii="Comic Sans MS" w:hAnsi="Comic Sans MS"/>
        </w:rPr>
      </w:pPr>
      <w:bookmarkStart w:id="0" w:name="_GoBack"/>
      <w:bookmarkEnd w:id="0"/>
    </w:p>
    <w:p w:rsidR="00E5353A" w:rsidRPr="0035130D" w:rsidRDefault="00E5353A" w:rsidP="00E5353A">
      <w:pPr>
        <w:pStyle w:val="Pa1"/>
        <w:spacing w:before="40"/>
        <w:rPr>
          <w:rFonts w:ascii="Comic Sans MS" w:hAnsi="Comic Sans MS"/>
          <w:b/>
          <w:sz w:val="36"/>
          <w:szCs w:val="36"/>
        </w:rPr>
      </w:pPr>
      <w:r w:rsidRPr="0035130D">
        <w:rPr>
          <w:rFonts w:ascii="Comic Sans MS" w:hAnsi="Comic Sans MS"/>
          <w:b/>
          <w:sz w:val="36"/>
          <w:szCs w:val="36"/>
        </w:rPr>
        <w:t>WC 27.4.20</w:t>
      </w:r>
    </w:p>
    <w:p w:rsidR="00E5353A" w:rsidRPr="0035130D" w:rsidRDefault="00E5353A" w:rsidP="00E5353A">
      <w:pPr>
        <w:pStyle w:val="Default"/>
        <w:rPr>
          <w:rFonts w:ascii="Comic Sans MS" w:hAnsi="Comic Sans MS"/>
        </w:rPr>
      </w:pPr>
    </w:p>
    <w:p w:rsidR="00E5353A" w:rsidRPr="0035130D" w:rsidRDefault="00E5353A" w:rsidP="00E5353A">
      <w:pPr>
        <w:pStyle w:val="Pa1"/>
        <w:spacing w:before="40"/>
        <w:rPr>
          <w:rFonts w:ascii="Comic Sans MS" w:hAnsi="Comic Sans MS" w:cs="Twinkl"/>
          <w:b/>
          <w:bCs/>
          <w:color w:val="000000"/>
          <w:sz w:val="36"/>
          <w:szCs w:val="36"/>
        </w:rPr>
      </w:pPr>
      <w:r w:rsidRPr="0035130D">
        <w:rPr>
          <w:rFonts w:ascii="Comic Sans MS" w:hAnsi="Comic Sans MS" w:cs="Twinkl"/>
          <w:b/>
          <w:bCs/>
          <w:color w:val="000000"/>
          <w:sz w:val="36"/>
          <w:szCs w:val="36"/>
        </w:rPr>
        <w:t>Week 2 Spellings.</w:t>
      </w:r>
    </w:p>
    <w:p w:rsidR="00E5353A" w:rsidRPr="0035130D" w:rsidRDefault="00E5353A" w:rsidP="00E5353A">
      <w:pPr>
        <w:pStyle w:val="Default"/>
        <w:rPr>
          <w:rFonts w:ascii="Comic Sans MS" w:hAnsi="Comic Sans MS"/>
        </w:rPr>
      </w:pPr>
    </w:p>
    <w:p w:rsidR="00E5353A" w:rsidRPr="0035130D" w:rsidRDefault="00E5353A" w:rsidP="00E5353A">
      <w:pPr>
        <w:pStyle w:val="Default"/>
        <w:rPr>
          <w:rFonts w:ascii="Comic Sans MS" w:hAnsi="Comic Sans MS"/>
        </w:rPr>
      </w:pPr>
    </w:p>
    <w:p w:rsidR="00E5353A" w:rsidRPr="0035130D" w:rsidRDefault="00E5353A" w:rsidP="00E5353A">
      <w:pPr>
        <w:pStyle w:val="Pa3"/>
        <w:rPr>
          <w:rStyle w:val="A1"/>
          <w:rFonts w:ascii="Comic Sans MS" w:hAnsi="Comic Sans MS"/>
        </w:rPr>
      </w:pPr>
      <w:r w:rsidRPr="0035130D">
        <w:rPr>
          <w:rStyle w:val="A1"/>
          <w:rFonts w:ascii="Comic Sans MS" w:hAnsi="Comic Sans MS"/>
        </w:rPr>
        <w:t xml:space="preserve">Words with a short /u/ sound spelt with ‘o’ </w:t>
      </w:r>
    </w:p>
    <w:p w:rsidR="00E5353A" w:rsidRPr="0035130D" w:rsidRDefault="00E5353A" w:rsidP="00E5353A">
      <w:pPr>
        <w:pStyle w:val="Default"/>
        <w:rPr>
          <w:rFonts w:ascii="Comic Sans MS" w:hAnsi="Comic Sans MS"/>
        </w:rPr>
      </w:pPr>
    </w:p>
    <w:p w:rsidR="00E5353A" w:rsidRPr="0035130D" w:rsidRDefault="00E5353A" w:rsidP="00E5353A">
      <w:pPr>
        <w:pStyle w:val="Default"/>
        <w:spacing w:after="160" w:line="321" w:lineRule="atLeast"/>
        <w:rPr>
          <w:rFonts w:ascii="Comic Sans MS" w:hAnsi="Comic Sans MS"/>
          <w:color w:val="auto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>1. woman</w:t>
      </w:r>
    </w:p>
    <w:p w:rsidR="00E5353A" w:rsidRPr="0035130D" w:rsidRDefault="00E5353A" w:rsidP="00E5353A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>2. wonder</w:t>
      </w:r>
    </w:p>
    <w:p w:rsidR="00E5353A" w:rsidRPr="0035130D" w:rsidRDefault="00E5353A" w:rsidP="00E5353A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>3. month</w:t>
      </w:r>
    </w:p>
    <w:p w:rsidR="00E5353A" w:rsidRPr="0035130D" w:rsidRDefault="00E5353A" w:rsidP="00E5353A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>4. govern</w:t>
      </w:r>
    </w:p>
    <w:p w:rsidR="00E5353A" w:rsidRPr="0035130D" w:rsidRDefault="00E5353A" w:rsidP="00E5353A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>5. brother</w:t>
      </w:r>
    </w:p>
    <w:p w:rsidR="00E5353A" w:rsidRPr="0035130D" w:rsidRDefault="00E5353A" w:rsidP="00E5353A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>6. another</w:t>
      </w:r>
    </w:p>
    <w:p w:rsidR="00E5353A" w:rsidRPr="0035130D" w:rsidRDefault="00E5353A" w:rsidP="00E5353A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>7. shovel</w:t>
      </w:r>
    </w:p>
    <w:p w:rsidR="00E5353A" w:rsidRPr="0035130D" w:rsidRDefault="00E5353A" w:rsidP="00E5353A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>8. above</w:t>
      </w:r>
    </w:p>
    <w:p w:rsidR="00E5353A" w:rsidRPr="0035130D" w:rsidRDefault="00E5353A" w:rsidP="00E5353A">
      <w:pPr>
        <w:pStyle w:val="Pa4"/>
        <w:spacing w:after="160"/>
        <w:rPr>
          <w:rStyle w:val="A2"/>
          <w:rFonts w:ascii="Comic Sans MS" w:hAnsi="Comic Sans MS"/>
          <w:color w:val="auto"/>
        </w:rPr>
      </w:pPr>
      <w:r w:rsidRPr="0035130D">
        <w:rPr>
          <w:rStyle w:val="A2"/>
          <w:rFonts w:ascii="Comic Sans MS" w:hAnsi="Comic Sans MS"/>
          <w:color w:val="auto"/>
        </w:rPr>
        <w:t xml:space="preserve">9. Monday </w:t>
      </w:r>
    </w:p>
    <w:p w:rsidR="00E5353A" w:rsidRPr="0035130D" w:rsidRDefault="00E5353A" w:rsidP="00E5353A">
      <w:pPr>
        <w:pStyle w:val="Pa4"/>
        <w:spacing w:after="160"/>
        <w:rPr>
          <w:rFonts w:ascii="Comic Sans MS" w:hAnsi="Comic Sans MS" w:cs="Twinkl"/>
          <w:sz w:val="28"/>
          <w:szCs w:val="28"/>
        </w:rPr>
      </w:pPr>
      <w:r w:rsidRPr="0035130D">
        <w:rPr>
          <w:rStyle w:val="A2"/>
          <w:rFonts w:ascii="Comic Sans MS" w:hAnsi="Comic Sans MS"/>
          <w:color w:val="auto"/>
        </w:rPr>
        <w:t>10. discover</w:t>
      </w:r>
    </w:p>
    <w:p w:rsidR="00A81C71" w:rsidRDefault="0035130D" w:rsidP="00E5353A"/>
    <w:sectPr w:rsidR="00A81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">
    <w:altName w:val="Twink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winkl SemiBold">
    <w:altName w:val="Twinkl Semi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3A"/>
    <w:rsid w:val="0035130D"/>
    <w:rsid w:val="00352A23"/>
    <w:rsid w:val="0069105C"/>
    <w:rsid w:val="00925264"/>
    <w:rsid w:val="00E5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037872-5EE7-47CD-A256-42590A91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5353A"/>
    <w:pPr>
      <w:autoSpaceDE w:val="0"/>
      <w:autoSpaceDN w:val="0"/>
      <w:adjustRightInd w:val="0"/>
      <w:spacing w:after="0" w:line="240" w:lineRule="auto"/>
    </w:pPr>
    <w:rPr>
      <w:rFonts w:ascii="Twinkl" w:hAnsi="Twinkl" w:cs="Twink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E5353A"/>
    <w:pPr>
      <w:spacing w:line="36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E5353A"/>
    <w:pPr>
      <w:spacing w:line="32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E5353A"/>
    <w:rPr>
      <w:rFonts w:ascii="Twinkl SemiBold" w:hAnsi="Twinkl SemiBold" w:cs="Twinkl SemiBold"/>
      <w:b/>
      <w:bCs/>
      <w:color w:val="000000"/>
      <w:sz w:val="26"/>
      <w:szCs w:val="26"/>
    </w:rPr>
  </w:style>
  <w:style w:type="paragraph" w:customStyle="1" w:styleId="Pa4">
    <w:name w:val="Pa4"/>
    <w:basedOn w:val="Default"/>
    <w:next w:val="Default"/>
    <w:uiPriority w:val="99"/>
    <w:rsid w:val="00E5353A"/>
    <w:pPr>
      <w:spacing w:line="32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E5353A"/>
    <w:rPr>
      <w:rFonts w:cs="Twink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7D9105B1</Template>
  <TotalTime>3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3</cp:revision>
  <dcterms:created xsi:type="dcterms:W3CDTF">2020-04-21T11:22:00Z</dcterms:created>
  <dcterms:modified xsi:type="dcterms:W3CDTF">2020-04-21T12:31:00Z</dcterms:modified>
</cp:coreProperties>
</file>